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34AA79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AF3BF8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44F158D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POST/DYS/OB/GZ/0</w:t>
      </w:r>
      <w:r w:rsidR="00770428">
        <w:rPr>
          <w:rFonts w:cstheme="minorHAnsi"/>
          <w:b/>
          <w:lang w:eastAsia="pl-PL"/>
        </w:rPr>
        <w:t>1035</w:t>
      </w:r>
      <w:r w:rsidR="00BA2CD0" w:rsidRPr="00BA2CD0">
        <w:rPr>
          <w:rFonts w:cstheme="minorHAnsi"/>
          <w:b/>
          <w:lang w:eastAsia="pl-PL"/>
        </w:rPr>
        <w:t>/202</w:t>
      </w:r>
      <w:r w:rsidR="00763F7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770428" w:rsidRPr="00770428">
        <w:rPr>
          <w:rFonts w:cstheme="minorHAnsi"/>
          <w:b/>
          <w:bCs/>
          <w:lang w:eastAsia="pl-PL"/>
        </w:rPr>
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</w:r>
      <w:r w:rsidR="003E4B8B">
        <w:rPr>
          <w:b/>
          <w:sz w:val="20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0F6BBE">
      <w:trPr>
        <w:trHeight w:val="1140"/>
      </w:trPr>
      <w:tc>
        <w:tcPr>
          <w:tcW w:w="6379" w:type="dxa"/>
          <w:vAlign w:val="center"/>
        </w:tcPr>
        <w:p w14:paraId="6481939C" w14:textId="77777777" w:rsidR="00770428" w:rsidRPr="00721C25" w:rsidRDefault="00770428" w:rsidP="007704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bookmarkStart w:id="6" w:name="_Hlk225761168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A08A4CE" w14:textId="77777777" w:rsidR="00770428" w:rsidRPr="00721C25" w:rsidRDefault="00770428" w:rsidP="007704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    </w:r>
        </w:p>
        <w:p w14:paraId="5205B493" w14:textId="18A76A93" w:rsidR="00347E8D" w:rsidRPr="00C0414E" w:rsidRDefault="00770428" w:rsidP="00770428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POST/DYS/OB/GZ/01035/2026</w:t>
          </w:r>
          <w:bookmarkEnd w:id="6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10FD"/>
    <w:rsid w:val="000F6BB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3EA"/>
    <w:rsid w:val="004D154B"/>
    <w:rsid w:val="004D3254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93F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F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3F79"/>
    <w:rsid w:val="007673CA"/>
    <w:rsid w:val="00770428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3BF8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6494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E0AE4"/>
    <w:rsid w:val="00BE38BB"/>
    <w:rsid w:val="00C003C6"/>
    <w:rsid w:val="00C0414E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958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68EB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4AA4"/>
    <w:rsid w:val="00E151B9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1035 - Załącznik nr 9.docx</dmsv2BaseFileName>
    <dmsv2BaseDisplayName xmlns="http://schemas.microsoft.com/sharepoint/v3">1035 - Załącznik nr 9</dmsv2BaseDisplayName>
    <dmsv2SWPP2ObjectNumber xmlns="http://schemas.microsoft.com/sharepoint/v3">POST/DYS/OB/GZ/01035/2026                         </dmsv2SWPP2ObjectNumber>
    <dmsv2SWPP2SumMD5 xmlns="http://schemas.microsoft.com/sharepoint/v3">2f9863d8ced02f68dff80b907f23d8e1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24821077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FJ3FSM7XJ42E-1652426618-16448</_dlc_DocId>
    <_dlc_DocIdUrl xmlns="a19cb1c7-c5c7-46d4-85ae-d83685407bba">
      <Url>https://swpp2.dms.gkpge.pl/sites/43/_layouts/15/DocIdRedir.aspx?ID=FJ3FSM7XJ42E-1652426618-16448</Url>
      <Description>FJ3FSM7XJ42E-1652426618-16448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8B69B6-BD4B-46E6-B7AA-CA274F1A1D6B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C59A48-D4EF-4432-B853-C43FE1C9614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67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24</cp:revision>
  <cp:lastPrinted>2024-07-15T11:21:00Z</cp:lastPrinted>
  <dcterms:created xsi:type="dcterms:W3CDTF">2025-01-15T13:15:00Z</dcterms:created>
  <dcterms:modified xsi:type="dcterms:W3CDTF">2026-03-30T09:38:00Z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4dad5295-3151-4385-9329-2700b3286fd3</vt:lpwstr>
  </property>
</Properties>
</file>